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AED" w:rsidRDefault="00FE4AED"/>
    <w:p w:rsidR="00FE4AED" w:rsidRPr="0030158D" w:rsidRDefault="00FE4AED">
      <w:pPr>
        <w:rPr>
          <w:b/>
        </w:rPr>
      </w:pPr>
      <w:r w:rsidRPr="0030158D">
        <w:rPr>
          <w:b/>
        </w:rPr>
        <w:t>ADI:</w:t>
      </w:r>
    </w:p>
    <w:p w:rsidR="00FE4AED" w:rsidRPr="0030158D" w:rsidRDefault="00FE4AED">
      <w:pPr>
        <w:rPr>
          <w:b/>
        </w:rPr>
      </w:pPr>
      <w:r w:rsidRPr="0030158D">
        <w:rPr>
          <w:b/>
        </w:rPr>
        <w:t>SOYADI:</w:t>
      </w:r>
    </w:p>
    <w:p w:rsidR="00FE4AED" w:rsidRPr="0030158D" w:rsidRDefault="00FE4AED">
      <w:pPr>
        <w:rPr>
          <w:b/>
        </w:rPr>
      </w:pPr>
      <w:r w:rsidRPr="0030158D">
        <w:rPr>
          <w:b/>
        </w:rPr>
        <w:t xml:space="preserve"> KONYAALTI İLKÖĞRETİM OKULU 4/A SINIFI   SOSYAL BİLGİLER DERSİ 1.DÖNEM 2. YAZILI SORULARI</w:t>
      </w:r>
    </w:p>
    <w:p w:rsidR="00FE4AED" w:rsidRPr="00562C39" w:rsidRDefault="00FE4AED">
      <w:pPr>
        <w:rPr>
          <w:b/>
          <w:sz w:val="28"/>
          <w:szCs w:val="28"/>
        </w:rPr>
      </w:pPr>
      <w:r w:rsidRPr="00562C39">
        <w:rPr>
          <w:sz w:val="28"/>
          <w:szCs w:val="28"/>
        </w:rPr>
        <w:t>1</w:t>
      </w:r>
      <w:r w:rsidRPr="00562C39">
        <w:rPr>
          <w:b/>
          <w:sz w:val="28"/>
          <w:szCs w:val="28"/>
        </w:rPr>
        <w:t>-Aşağıda verilen şehirlerimiz hangi yiyecekleriyle ünlüdür?Yazınız.(10 puan)</w:t>
      </w:r>
    </w:p>
    <w:p w:rsidR="00FE4AED" w:rsidRPr="00562C39" w:rsidRDefault="00FE4AED" w:rsidP="00D47988">
      <w:pPr>
        <w:tabs>
          <w:tab w:val="center" w:pos="4536"/>
          <w:tab w:val="left" w:pos="7395"/>
        </w:tabs>
        <w:rPr>
          <w:sz w:val="28"/>
          <w:szCs w:val="28"/>
        </w:rPr>
      </w:pPr>
      <w:r w:rsidRPr="00562C39">
        <w:rPr>
          <w:sz w:val="28"/>
          <w:szCs w:val="28"/>
        </w:rPr>
        <w:t>Kahraman Maraş:</w:t>
      </w:r>
      <w:r w:rsidRPr="00562C39">
        <w:rPr>
          <w:sz w:val="28"/>
          <w:szCs w:val="28"/>
        </w:rPr>
        <w:tab/>
        <w:t>Gazi Antep:</w:t>
      </w:r>
      <w:r w:rsidRPr="00562C39">
        <w:rPr>
          <w:sz w:val="28"/>
          <w:szCs w:val="28"/>
        </w:rPr>
        <w:tab/>
        <w:t>Malatya:</w:t>
      </w:r>
    </w:p>
    <w:p w:rsidR="00FE4AED" w:rsidRPr="00562C39" w:rsidRDefault="00FE4AED" w:rsidP="00D47988">
      <w:pPr>
        <w:tabs>
          <w:tab w:val="left" w:pos="4005"/>
        </w:tabs>
        <w:rPr>
          <w:sz w:val="28"/>
          <w:szCs w:val="28"/>
        </w:rPr>
      </w:pPr>
      <w:r w:rsidRPr="00562C39">
        <w:rPr>
          <w:sz w:val="28"/>
          <w:szCs w:val="28"/>
        </w:rPr>
        <w:t xml:space="preserve">Kayseri    </w:t>
      </w:r>
      <w:r w:rsidRPr="00562C39">
        <w:rPr>
          <w:sz w:val="28"/>
          <w:szCs w:val="28"/>
        </w:rPr>
        <w:tab/>
        <w:t>Adana:</w:t>
      </w:r>
    </w:p>
    <w:p w:rsidR="00FE4AED" w:rsidRPr="00562C39" w:rsidRDefault="00FE4AED" w:rsidP="00D47988">
      <w:pPr>
        <w:rPr>
          <w:b/>
          <w:sz w:val="28"/>
          <w:szCs w:val="28"/>
        </w:rPr>
      </w:pPr>
      <w:r w:rsidRPr="00562C39">
        <w:rPr>
          <w:b/>
          <w:sz w:val="28"/>
          <w:szCs w:val="28"/>
        </w:rPr>
        <w:t>2-Birinci Dünya Savaşı:                                                                               (30 puan)</w:t>
      </w:r>
    </w:p>
    <w:p w:rsidR="00FE4AED" w:rsidRPr="00562C39" w:rsidRDefault="00FE4AED" w:rsidP="00D47988">
      <w:pPr>
        <w:rPr>
          <w:sz w:val="28"/>
          <w:szCs w:val="28"/>
        </w:rPr>
      </w:pPr>
      <w:r w:rsidRPr="00562C39">
        <w:rPr>
          <w:sz w:val="28"/>
          <w:szCs w:val="28"/>
        </w:rPr>
        <w:t>a-Kaç yılında başlamıştır?............................................................</w:t>
      </w:r>
    </w:p>
    <w:p w:rsidR="00FE4AED" w:rsidRPr="00562C39" w:rsidRDefault="00FE4AED" w:rsidP="00D47988">
      <w:pPr>
        <w:rPr>
          <w:sz w:val="28"/>
          <w:szCs w:val="28"/>
        </w:rPr>
      </w:pPr>
      <w:r w:rsidRPr="00562C39">
        <w:rPr>
          <w:sz w:val="28"/>
          <w:szCs w:val="28"/>
        </w:rPr>
        <w:t>b-Kaç yıl sürmüştür?....................................................................</w:t>
      </w:r>
    </w:p>
    <w:p w:rsidR="00FE4AED" w:rsidRDefault="00FE4AED" w:rsidP="00D47988">
      <w:pPr>
        <w:rPr>
          <w:sz w:val="28"/>
          <w:szCs w:val="28"/>
        </w:rPr>
      </w:pPr>
      <w:r w:rsidRPr="00562C39">
        <w:rPr>
          <w:sz w:val="28"/>
          <w:szCs w:val="28"/>
        </w:rPr>
        <w:t>c-İtilaf devletleri hangileridir</w:t>
      </w:r>
      <w:r>
        <w:rPr>
          <w:sz w:val="28"/>
          <w:szCs w:val="28"/>
        </w:rPr>
        <w:t>……………………………………………………………………………</w:t>
      </w:r>
    </w:p>
    <w:p w:rsidR="00FE4AED" w:rsidRPr="00562C39" w:rsidRDefault="00FE4AED" w:rsidP="00D47988">
      <w:pPr>
        <w:rPr>
          <w:sz w:val="28"/>
          <w:szCs w:val="28"/>
        </w:rPr>
      </w:pPr>
      <w:r w:rsidRPr="00562C39">
        <w:rPr>
          <w:sz w:val="28"/>
          <w:szCs w:val="28"/>
        </w:rPr>
        <w:t>ç-İttifak devletleri hangileridir?......</w:t>
      </w:r>
      <w:r>
        <w:rPr>
          <w:sz w:val="28"/>
          <w:szCs w:val="28"/>
        </w:rPr>
        <w:t>...................................................................</w:t>
      </w:r>
    </w:p>
    <w:p w:rsidR="00FE4AED" w:rsidRPr="00562C39" w:rsidRDefault="00FE4AED" w:rsidP="00D47988">
      <w:pPr>
        <w:rPr>
          <w:sz w:val="28"/>
          <w:szCs w:val="28"/>
        </w:rPr>
      </w:pPr>
      <w:r w:rsidRPr="00562C39">
        <w:rPr>
          <w:sz w:val="28"/>
          <w:szCs w:val="28"/>
        </w:rPr>
        <w:t xml:space="preserve">d-Savaş sonunda hangi antlaşma </w:t>
      </w:r>
      <w:r>
        <w:rPr>
          <w:sz w:val="28"/>
          <w:szCs w:val="28"/>
        </w:rPr>
        <w:t>İ</w:t>
      </w:r>
      <w:r w:rsidRPr="00562C39">
        <w:rPr>
          <w:sz w:val="28"/>
          <w:szCs w:val="28"/>
        </w:rPr>
        <w:t>mzalanmıştır?...............</w:t>
      </w:r>
      <w:r>
        <w:rPr>
          <w:sz w:val="28"/>
          <w:szCs w:val="28"/>
        </w:rPr>
        <w:t>..............................</w:t>
      </w:r>
    </w:p>
    <w:p w:rsidR="00FE4AED" w:rsidRPr="00562C39" w:rsidRDefault="00FE4AED" w:rsidP="00D47988">
      <w:pPr>
        <w:rPr>
          <w:sz w:val="28"/>
          <w:szCs w:val="28"/>
        </w:rPr>
      </w:pPr>
      <w:r w:rsidRPr="00562C39">
        <w:rPr>
          <w:sz w:val="28"/>
          <w:szCs w:val="28"/>
        </w:rPr>
        <w:t>e-Antlaşma maddeleri  nelerdir?</w:t>
      </w:r>
    </w:p>
    <w:p w:rsidR="00FE4AED" w:rsidRPr="00562C39" w:rsidRDefault="00FE4AED" w:rsidP="00D47988">
      <w:pPr>
        <w:rPr>
          <w:sz w:val="28"/>
          <w:szCs w:val="28"/>
        </w:rPr>
      </w:pPr>
      <w:r w:rsidRPr="00562C39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E4AED" w:rsidRPr="00562C39" w:rsidRDefault="00FE4AED" w:rsidP="00D47988">
      <w:pPr>
        <w:rPr>
          <w:b/>
          <w:sz w:val="28"/>
          <w:szCs w:val="28"/>
        </w:rPr>
      </w:pPr>
      <w:r w:rsidRPr="00562C39">
        <w:rPr>
          <w:b/>
          <w:sz w:val="28"/>
          <w:szCs w:val="28"/>
        </w:rPr>
        <w:t>3-Atatürk ‘e Gazilik ve Mareşallik unvanı hangi savaşta gösterdiği başarıdan dolayı verilmiştir?(10 puan)</w:t>
      </w:r>
    </w:p>
    <w:p w:rsidR="00FE4AED" w:rsidRPr="00562C39" w:rsidRDefault="00FE4AED" w:rsidP="00D47988">
      <w:pPr>
        <w:rPr>
          <w:sz w:val="28"/>
          <w:szCs w:val="28"/>
        </w:rPr>
      </w:pPr>
      <w:r w:rsidRPr="00562C39">
        <w:rPr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FE4AED" w:rsidRPr="00562C39" w:rsidRDefault="00FE4AED" w:rsidP="00D47988">
      <w:pPr>
        <w:rPr>
          <w:b/>
          <w:sz w:val="28"/>
          <w:szCs w:val="28"/>
        </w:rPr>
      </w:pPr>
      <w:r w:rsidRPr="00562C39">
        <w:rPr>
          <w:b/>
          <w:sz w:val="28"/>
          <w:szCs w:val="28"/>
        </w:rPr>
        <w:t>4-Aşağıda verilen olayların tarihlerini karşılarına yazınız?(10 puan)</w:t>
      </w:r>
    </w:p>
    <w:p w:rsidR="00FE4AED" w:rsidRPr="00562C39" w:rsidRDefault="00FE4AED" w:rsidP="00D47988">
      <w:pPr>
        <w:rPr>
          <w:sz w:val="28"/>
          <w:szCs w:val="28"/>
        </w:rPr>
      </w:pPr>
      <w:r w:rsidRPr="00562C39">
        <w:rPr>
          <w:sz w:val="28"/>
          <w:szCs w:val="28"/>
        </w:rPr>
        <w:t>a-Cumhuriyet’in ilanı……………………………………………………………..</w:t>
      </w:r>
    </w:p>
    <w:p w:rsidR="00FE4AED" w:rsidRPr="00562C39" w:rsidRDefault="00FE4AED" w:rsidP="00D47988">
      <w:pPr>
        <w:rPr>
          <w:sz w:val="28"/>
          <w:szCs w:val="28"/>
        </w:rPr>
      </w:pPr>
      <w:r w:rsidRPr="00562C39">
        <w:rPr>
          <w:sz w:val="28"/>
          <w:szCs w:val="28"/>
        </w:rPr>
        <w:t>b-Mondros Ateşkes Antlaşması……………………………………………..</w:t>
      </w:r>
    </w:p>
    <w:p w:rsidR="00FE4AED" w:rsidRPr="00562C39" w:rsidRDefault="00FE4AED" w:rsidP="00D47988">
      <w:pPr>
        <w:rPr>
          <w:sz w:val="28"/>
          <w:szCs w:val="28"/>
        </w:rPr>
      </w:pPr>
      <w:r w:rsidRPr="00562C39">
        <w:rPr>
          <w:sz w:val="28"/>
          <w:szCs w:val="28"/>
        </w:rPr>
        <w:t>c-Atatürk’ün doğumu……………………………………………………………….</w:t>
      </w:r>
    </w:p>
    <w:p w:rsidR="00FE4AED" w:rsidRPr="00562C39" w:rsidRDefault="00FE4AED" w:rsidP="00D47988">
      <w:pPr>
        <w:rPr>
          <w:sz w:val="28"/>
          <w:szCs w:val="28"/>
        </w:rPr>
      </w:pPr>
      <w:r w:rsidRPr="00562C39">
        <w:rPr>
          <w:sz w:val="28"/>
          <w:szCs w:val="28"/>
        </w:rPr>
        <w:t>ç-TBMM’nin açılması………………………………………………………………..</w:t>
      </w:r>
    </w:p>
    <w:p w:rsidR="00FE4AED" w:rsidRPr="00562C39" w:rsidRDefault="00FE4AED" w:rsidP="00D47988">
      <w:pPr>
        <w:rPr>
          <w:sz w:val="28"/>
          <w:szCs w:val="28"/>
        </w:rPr>
      </w:pPr>
      <w:r w:rsidRPr="00562C39">
        <w:rPr>
          <w:sz w:val="28"/>
          <w:szCs w:val="28"/>
        </w:rPr>
        <w:t>d-Lozan Antlaşması………………………………………………………………..</w:t>
      </w:r>
    </w:p>
    <w:p w:rsidR="00FE4AED" w:rsidRPr="00562C39" w:rsidRDefault="00FE4AED" w:rsidP="00D47988">
      <w:pPr>
        <w:rPr>
          <w:b/>
          <w:sz w:val="28"/>
          <w:szCs w:val="28"/>
        </w:rPr>
      </w:pPr>
      <w:r w:rsidRPr="00562C39">
        <w:rPr>
          <w:b/>
          <w:sz w:val="28"/>
          <w:szCs w:val="28"/>
        </w:rPr>
        <w:t>5-Kurtuluş Savaşı nda kaç cephede savaşıldı?Adlarını yazınız?(10 Puan)</w:t>
      </w:r>
    </w:p>
    <w:p w:rsidR="00FE4AED" w:rsidRPr="00562C39" w:rsidRDefault="00FE4AED" w:rsidP="00D47988">
      <w:pPr>
        <w:rPr>
          <w:sz w:val="28"/>
          <w:szCs w:val="28"/>
        </w:rPr>
      </w:pPr>
      <w:r w:rsidRPr="00562C39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E4AED" w:rsidRPr="00562C39" w:rsidRDefault="00FE4AED" w:rsidP="00D47988">
      <w:pPr>
        <w:rPr>
          <w:b/>
          <w:sz w:val="28"/>
          <w:szCs w:val="28"/>
        </w:rPr>
      </w:pPr>
      <w:r w:rsidRPr="00562C39">
        <w:rPr>
          <w:b/>
          <w:sz w:val="28"/>
          <w:szCs w:val="28"/>
        </w:rPr>
        <w:t>6-Kimliğimizde hangi bilgiler bulunur yazınız.(10 puan)</w:t>
      </w:r>
    </w:p>
    <w:p w:rsidR="00FE4AED" w:rsidRPr="00562C39" w:rsidRDefault="00FE4AED" w:rsidP="00D47988">
      <w:pPr>
        <w:rPr>
          <w:sz w:val="28"/>
          <w:szCs w:val="28"/>
        </w:rPr>
      </w:pPr>
      <w:r w:rsidRPr="00562C39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E4AED" w:rsidRPr="00562C39" w:rsidRDefault="00FE4AED" w:rsidP="00562C39">
      <w:pPr>
        <w:rPr>
          <w:b/>
          <w:sz w:val="28"/>
          <w:szCs w:val="28"/>
        </w:rPr>
      </w:pPr>
      <w:r w:rsidRPr="00562C39">
        <w:rPr>
          <w:sz w:val="28"/>
          <w:szCs w:val="28"/>
        </w:rPr>
        <w:t>7</w:t>
      </w:r>
      <w:r w:rsidRPr="00562C39">
        <w:rPr>
          <w:b/>
          <w:sz w:val="28"/>
          <w:szCs w:val="28"/>
        </w:rPr>
        <w:t>-Tekalif-i  Milliye emirlerini yazınız.(10 puan)</w:t>
      </w:r>
    </w:p>
    <w:p w:rsidR="00FE4AED" w:rsidRPr="00562C39" w:rsidRDefault="00FE4AED" w:rsidP="00562C39">
      <w:pPr>
        <w:rPr>
          <w:sz w:val="28"/>
          <w:szCs w:val="28"/>
        </w:rPr>
      </w:pPr>
      <w:r w:rsidRPr="00562C39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E4AED" w:rsidRPr="0030158D" w:rsidRDefault="00FE4AED" w:rsidP="00562C39">
      <w:pPr>
        <w:rPr>
          <w:b/>
          <w:sz w:val="28"/>
          <w:szCs w:val="28"/>
        </w:rPr>
      </w:pPr>
      <w:r w:rsidRPr="0030158D">
        <w:rPr>
          <w:b/>
          <w:sz w:val="28"/>
          <w:szCs w:val="28"/>
        </w:rPr>
        <w:t>8-Ata sporlarımızı yazınız.(5 puan)</w:t>
      </w:r>
    </w:p>
    <w:p w:rsidR="00FE4AED" w:rsidRPr="00562C39" w:rsidRDefault="00FE4AED" w:rsidP="00562C39">
      <w:pPr>
        <w:rPr>
          <w:sz w:val="28"/>
          <w:szCs w:val="28"/>
        </w:rPr>
      </w:pPr>
      <w:r w:rsidRPr="00562C39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E4AED" w:rsidRPr="0030158D" w:rsidRDefault="00FE4AED" w:rsidP="00562C39">
      <w:pPr>
        <w:rPr>
          <w:b/>
          <w:sz w:val="28"/>
          <w:szCs w:val="28"/>
        </w:rPr>
      </w:pPr>
      <w:r w:rsidRPr="0030158D">
        <w:rPr>
          <w:b/>
          <w:sz w:val="28"/>
          <w:szCs w:val="28"/>
        </w:rPr>
        <w:t>9-Kurtuluş Savaşı ne zaman başladı?(5 puan)</w:t>
      </w:r>
    </w:p>
    <w:p w:rsidR="00FE4AED" w:rsidRDefault="00FE4AED" w:rsidP="00562C39">
      <w:r w:rsidRPr="00562C39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………………………………………</w:t>
      </w:r>
    </w:p>
    <w:p w:rsidR="00FE4AED" w:rsidRDefault="00FE4AED" w:rsidP="00562C39">
      <w:hyperlink r:id="rId4" w:history="1">
        <w:r>
          <w:rPr>
            <w:rStyle w:val="Hyperlink"/>
            <w:rFonts w:ascii="Comic Sans MS" w:hAnsi="Comic Sans MS"/>
            <w:color w:val="C0C0C0"/>
            <w:sz w:val="16"/>
            <w:szCs w:val="16"/>
          </w:rPr>
          <w:t>www.sorubak.com</w:t>
        </w:r>
      </w:hyperlink>
    </w:p>
    <w:p w:rsidR="00FE4AED" w:rsidRDefault="00FE4AED" w:rsidP="00562C39"/>
    <w:p w:rsidR="00FE4AED" w:rsidRPr="0030158D" w:rsidRDefault="00FE4AED" w:rsidP="00562C39">
      <w:pPr>
        <w:rPr>
          <w:b/>
          <w:sz w:val="36"/>
          <w:szCs w:val="36"/>
        </w:rPr>
      </w:pPr>
      <w:r w:rsidRPr="0030158D">
        <w:rPr>
          <w:b/>
          <w:sz w:val="36"/>
          <w:szCs w:val="36"/>
        </w:rPr>
        <w:t xml:space="preserve">                </w:t>
      </w:r>
      <w:r>
        <w:rPr>
          <w:b/>
          <w:sz w:val="36"/>
          <w:szCs w:val="36"/>
        </w:rPr>
        <w:t xml:space="preserve">                      BAŞARILAR</w:t>
      </w:r>
    </w:p>
    <w:sectPr w:rsidR="00FE4AED" w:rsidRPr="0030158D" w:rsidSect="00E463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50EA"/>
    <w:rsid w:val="002D4B95"/>
    <w:rsid w:val="0030158D"/>
    <w:rsid w:val="003C4698"/>
    <w:rsid w:val="00562C39"/>
    <w:rsid w:val="009050EA"/>
    <w:rsid w:val="00D47988"/>
    <w:rsid w:val="00DD552A"/>
    <w:rsid w:val="00E4633E"/>
    <w:rsid w:val="00FE4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33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D552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2</Pages>
  <Words>373</Words>
  <Characters>2130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Arçelik</dc:creator>
  <cp:keywords/>
  <dc:description/>
  <cp:lastModifiedBy>edanur</cp:lastModifiedBy>
  <cp:revision>2</cp:revision>
  <dcterms:created xsi:type="dcterms:W3CDTF">2010-12-07T07:28:00Z</dcterms:created>
  <dcterms:modified xsi:type="dcterms:W3CDTF">2011-01-01T19:38:00Z</dcterms:modified>
</cp:coreProperties>
</file>